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Washington and Gateshead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Washington and Gateshead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Washington and Gateshead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Washington and Gateshead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Washington and Gateshead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Washington and Gateshead South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51.4% </w:t>
      </w:r>
      <w:r w:rsidRPr="004747BF">
        <w:rPr>
          <w:rFonts w:ascii="Libre Franklin Light" w:eastAsia="Times New Roman" w:hAnsi="Libre Franklin Light" w:cs="Calibri Light"/>
        </w:rPr>
        <w:t xml:space="preserve">of those respondents classified as PGSI 8+ in Washington and Gateshead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Washington and Gateshead South is estimated to be </w:t>
      </w:r>
      <w:r w:rsidRPr="00773DF7">
        <w:rPr>
          <w:rFonts w:ascii="Libre Franklin Light" w:eastAsia="Times New Roman" w:hAnsi="Libre Franklin Light" w:cs="Calibri Light"/>
          <w:b/>
          <w:bCs/>
          <w:color w:val="C45911" w:themeColor="accent2" w:themeShade="BF"/>
        </w:rPr>
        <w:t xml:space="preserve">£1,939,953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Washington and Gateshead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Washington and Gateshead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Washington and Gateshead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Washington and Gateshead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shington and Gateshead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Washington and Gateshead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shington and Gateshead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Washington and Gateshead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Washington and Gateshead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51.4%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shington and Gateshead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Washington and Gateshead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Washington and Gateshead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Washington and Gateshead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Washington and Gateshead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Washington and Gateshead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Washington and Gateshead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£1,939,953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Washington and Gateshead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£31,599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£653,478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£46,813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£13,166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£24,138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£1,170,759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£1,939,953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Washington and Gateshead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Washington and Gateshead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Washington and Gateshead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Washington and Gateshead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Washington and Gateshead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Washington and Gateshead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Washington and Gateshead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Washington and Gateshead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Washington and Gateshead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Washington and Gateshead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Washington and Gateshead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Washington and Gateshead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9DBD95F-5159-44EB-992C-BBD61537CE6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